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97F1D" w14:textId="77777777" w:rsidR="00C75103" w:rsidRDefault="00C75103" w:rsidP="00C751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BATHE, senior</w:t>
      </w:r>
      <w:r>
        <w:rPr>
          <w:rFonts w:cs="Times New Roman"/>
          <w:szCs w:val="24"/>
        </w:rPr>
        <w:t xml:space="preserve">        (fl.1439)</w:t>
      </w:r>
    </w:p>
    <w:p w14:paraId="3B2E3288" w14:textId="77777777" w:rsidR="00C75103" w:rsidRDefault="00C75103" w:rsidP="00C75103">
      <w:pPr>
        <w:pStyle w:val="NoSpacing"/>
        <w:rPr>
          <w:rFonts w:cs="Times New Roman"/>
          <w:szCs w:val="24"/>
        </w:rPr>
      </w:pPr>
    </w:p>
    <w:p w14:paraId="765571AE" w14:textId="77777777" w:rsidR="00C75103" w:rsidRDefault="00C75103" w:rsidP="00C75103">
      <w:pPr>
        <w:pStyle w:val="NoSpacing"/>
        <w:rPr>
          <w:rFonts w:cs="Times New Roman"/>
          <w:szCs w:val="24"/>
        </w:rPr>
      </w:pPr>
    </w:p>
    <w:p w14:paraId="46F71E17" w14:textId="77777777" w:rsidR="00C75103" w:rsidRDefault="00C75103" w:rsidP="00C751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Oct.1439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Yeovil, Somerset,</w:t>
      </w:r>
    </w:p>
    <w:p w14:paraId="114A3831" w14:textId="77777777" w:rsidR="00C75103" w:rsidRDefault="00C75103" w:rsidP="00C751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the lands of John </w:t>
      </w:r>
      <w:proofErr w:type="spellStart"/>
      <w:r>
        <w:rPr>
          <w:rFonts w:cs="Times New Roman"/>
          <w:szCs w:val="24"/>
        </w:rPr>
        <w:t>Stourton</w:t>
      </w:r>
      <w:proofErr w:type="spellEnd"/>
      <w:r>
        <w:rPr>
          <w:rFonts w:cs="Times New Roman"/>
          <w:szCs w:val="24"/>
        </w:rPr>
        <w:t xml:space="preserve"> of Preston </w:t>
      </w:r>
      <w:proofErr w:type="spellStart"/>
      <w:r>
        <w:rPr>
          <w:rFonts w:cs="Times New Roman"/>
          <w:szCs w:val="24"/>
        </w:rPr>
        <w:t>Plucknett</w:t>
      </w:r>
      <w:proofErr w:type="spellEnd"/>
      <w:r>
        <w:rPr>
          <w:rFonts w:cs="Times New Roman"/>
          <w:szCs w:val="24"/>
        </w:rPr>
        <w:t>(q.v.).</w:t>
      </w:r>
    </w:p>
    <w:p w14:paraId="675A6F7D" w14:textId="77777777" w:rsidR="00C75103" w:rsidRDefault="00C75103" w:rsidP="00C75103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preserved in the Public Record Office vol. XXV Henry VI (1437-1442)” </w:t>
      </w:r>
    </w:p>
    <w:p w14:paraId="1373F763" w14:textId="77777777" w:rsidR="00C75103" w:rsidRDefault="00C75103" w:rsidP="00C75103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ed. Claire Noble pub. The Boydell Press and the National Archives p.102)</w:t>
      </w:r>
    </w:p>
    <w:p w14:paraId="62E656CC" w14:textId="77777777" w:rsidR="00C75103" w:rsidRDefault="00C75103" w:rsidP="00C75103">
      <w:pPr>
        <w:pStyle w:val="NoSpacing"/>
        <w:rPr>
          <w:rFonts w:cs="Times New Roman"/>
          <w:szCs w:val="24"/>
        </w:rPr>
      </w:pPr>
    </w:p>
    <w:p w14:paraId="399CB50A" w14:textId="77777777" w:rsidR="00C75103" w:rsidRDefault="00C75103" w:rsidP="00C75103">
      <w:pPr>
        <w:pStyle w:val="NoSpacing"/>
        <w:rPr>
          <w:rFonts w:cs="Times New Roman"/>
          <w:szCs w:val="24"/>
        </w:rPr>
      </w:pPr>
    </w:p>
    <w:p w14:paraId="4BDA0DCF" w14:textId="77777777" w:rsidR="00C75103" w:rsidRDefault="00C75103" w:rsidP="00C751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 2025</w:t>
      </w:r>
    </w:p>
    <w:p w14:paraId="5B9CAB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1C903" w14:textId="77777777" w:rsidR="00C75103" w:rsidRDefault="00C75103" w:rsidP="009139A6">
      <w:r>
        <w:separator/>
      </w:r>
    </w:p>
  </w:endnote>
  <w:endnote w:type="continuationSeparator" w:id="0">
    <w:p w14:paraId="333817A3" w14:textId="77777777" w:rsidR="00C75103" w:rsidRDefault="00C751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FC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35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82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80C75" w14:textId="77777777" w:rsidR="00C75103" w:rsidRDefault="00C75103" w:rsidP="009139A6">
      <w:r>
        <w:separator/>
      </w:r>
    </w:p>
  </w:footnote>
  <w:footnote w:type="continuationSeparator" w:id="0">
    <w:p w14:paraId="5889EBC8" w14:textId="77777777" w:rsidR="00C75103" w:rsidRDefault="00C751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ED6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509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725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103"/>
    <w:rsid w:val="000666E0"/>
    <w:rsid w:val="000A2E7A"/>
    <w:rsid w:val="001307AC"/>
    <w:rsid w:val="00164DE6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75103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BC93"/>
  <w15:chartTrackingRefBased/>
  <w15:docId w15:val="{FF15FBFC-D981-4363-BFD7-6C16BABE3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2025-05-29T19:30:00Z</dcterms:created>
  <dcterms:modified xsi:type="dcterms:W3CDTF">2025-05-29T19:31:00Z</dcterms:modified>
</cp:coreProperties>
</file>